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A7455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CAVE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fl.1498)</w:t>
      </w:r>
    </w:p>
    <w:p w14:paraId="01DDB16E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Pewterer.</w:t>
      </w:r>
    </w:p>
    <w:p w14:paraId="30EC868E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</w:p>
    <w:p w14:paraId="7CF2B4E6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</w:p>
    <w:p w14:paraId="0612DF0F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1498</w:t>
      </w:r>
      <w:r>
        <w:rPr>
          <w:rFonts w:cs="Times New Roman"/>
          <w:szCs w:val="24"/>
          <w:lang w:val="en-GB"/>
        </w:rPr>
        <w:tab/>
        <w:t>He made a plaint of debt against John Weste of Canterbury(q.v.).</w:t>
      </w:r>
    </w:p>
    <w:p w14:paraId="1D03ED89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84F8C">
          <w:rPr>
            <w:rStyle w:val="Hyperlink"/>
            <w:rFonts w:cs="Times New Roman"/>
            <w:szCs w:val="24"/>
            <w:lang w:val="en-GB"/>
          </w:rPr>
          <w:t>https://waalt.uh.edu/index.php/CP40no943Index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ABC6541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</w:p>
    <w:p w14:paraId="68854933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</w:p>
    <w:p w14:paraId="5C561A85" w14:textId="77777777" w:rsidR="006852D4" w:rsidRDefault="006852D4" w:rsidP="00685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February 2024</w:t>
      </w:r>
    </w:p>
    <w:p w14:paraId="69B7BF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13141" w14:textId="77777777" w:rsidR="006852D4" w:rsidRDefault="006852D4" w:rsidP="009139A6">
      <w:r>
        <w:separator/>
      </w:r>
    </w:p>
  </w:endnote>
  <w:endnote w:type="continuationSeparator" w:id="0">
    <w:p w14:paraId="5497095D" w14:textId="77777777" w:rsidR="006852D4" w:rsidRDefault="006852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31B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1AB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6B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7EA1D" w14:textId="77777777" w:rsidR="006852D4" w:rsidRDefault="006852D4" w:rsidP="009139A6">
      <w:r>
        <w:separator/>
      </w:r>
    </w:p>
  </w:footnote>
  <w:footnote w:type="continuationSeparator" w:id="0">
    <w:p w14:paraId="0FF922E5" w14:textId="77777777" w:rsidR="006852D4" w:rsidRDefault="006852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90F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01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E4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2D4"/>
    <w:rsid w:val="000666E0"/>
    <w:rsid w:val="002510B7"/>
    <w:rsid w:val="00270799"/>
    <w:rsid w:val="005C130B"/>
    <w:rsid w:val="006852D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A5B2F"/>
  <w15:chartTrackingRefBased/>
  <w15:docId w15:val="{164B5993-B1F0-4D29-AEEB-AE3CF959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52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2024-03-12T20:18:00Z</dcterms:created>
  <dcterms:modified xsi:type="dcterms:W3CDTF">2024-03-12T20:18:00Z</dcterms:modified>
</cp:coreProperties>
</file>